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rsidR="001349C2" w:rsidP="001349C2" w:rsidRDefault="000A42D7" w14:paraId="7b5fb31" w14:textId="7b5fb31">
      <w:pPr>
        <w:spacing w:after="0"/>
        <w15:collapsed w:val="false"/>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A42D7">
            <w:rPr>
              <w:rStyle w:val="eSPISCCParagraphDefaultFont"/>
              <w:rFonts w:eastAsiaTheme="minorHAnsi"/>
            </w:rPr>
            <w:t>Općinski sud u Puli - Pola - Stalna služba u Rovinju</w:t>
          </w:r>
        </w:sdtContent>
      </w:sdt>
      <w:r w:rsidR="001349C2">
        <w:rPr>
          <w:rStyle w:val="PozadinaSvijetloZelena"/>
          <w:noProof w:val="false"/>
          <w:shd w:val="clear" w:color="auto" w:fill="auto"/>
        </w:rPr>
        <w:t xml:space="preserve"> </w:t>
      </w:r>
    </w:p>
    <w:p w:rsidR="005D2A7B" w:rsidP="001349C2" w:rsidRDefault="000A42D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A42D7">
            <w:rPr>
              <w:rStyle w:val="eSPISCCParagraphDefaultFont"/>
              <w:rFonts w:eastAsiaTheme="minorHAnsi"/>
            </w:rPr>
            <w:t>Prekršajni odjel Rovinj, Istarska 13a</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A42D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A42D7">
            <w:rPr>
              <w:rStyle w:val="eSPISCCParagraphDefaultFont"/>
              <w:rFonts w:eastAsiaTheme="minorHAnsi"/>
            </w:rPr>
            <w:t>52210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A42D7">
            <w:rPr>
              <w:rStyle w:val="eSPISCCParagraphDefaultFont"/>
              <w:rFonts w:eastAsiaTheme="minorHAnsi"/>
            </w:rPr>
            <w:t>Rovinj</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A42D7" w:rsidR="000A42D7">
            <w:rPr>
              <w:rStyle w:val="eSPISCCParagraphDefaultFont"/>
              <w:rFonts w:eastAsiaTheme="minorHAnsi"/>
            </w:rPr>
            <w:t>Pp-515/2023</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A42D7" w:rsidR="000A42D7">
            <w:rPr>
              <w:rStyle w:val="eSPISCCParagraphDefaultFont"/>
              <w:rFonts w:eastAsiaTheme="minorHAnsi"/>
            </w:rPr>
            <w:t>Goran Košara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A42D7" w:rsidR="000A42D7">
            <w:rPr>
              <w:rStyle w:val="eSPISCCParagraphDefaultFont"/>
              <w:rFonts w:eastAsiaTheme="minorHAnsi"/>
            </w:rPr>
            <w:t>članka 6., članka 6., članka 10.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0A42D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listItem w:displayText="Zakon o zaštiti od nasilja u obitelji (2017)" w:value="Zakon o zaštiti od nasilja u obitelji (2017)"/>
          </w:comboBox>
        </w:sdtPr>
        <w:sdtEndPr>
          <w:rPr>
            <w:rStyle w:val="eSPISCCParagraphDefaultFont"/>
            <w:rFonts w:eastAsia="Calibri"/>
          </w:rPr>
        </w:sdtEndPr>
        <w:sdtContent>
          <w:r w:rsidRPr="000A42D7">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A42D7" w:rsidR="000A42D7">
            <w:rPr>
              <w:rStyle w:val="eSPISCCParagraphDefaultFont"/>
              <w:rFonts w:eastAsiaTheme="minorHAnsi"/>
            </w:rPr>
            <w:t>Sara Tomljanović Takač</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A42D7" w:rsidR="000A42D7">
            <w:rPr>
              <w:rStyle w:val="eSPISCCParagraphDefaultFont"/>
              <w:rFonts w:eastAsiaTheme="minorHAnsi"/>
            </w:rPr>
            <w:t>14.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A42D7" w:rsidR="000A42D7">
            <w:rPr>
              <w:rStyle w:val="eSPISCCParagraphDefaultFont"/>
              <w:rFonts w:eastAsiaTheme="minorHAnsi"/>
            </w:rPr>
            <w:t>08:10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A42D7" w:rsidR="000A42D7">
            <w:rPr>
              <w:rStyle w:val="eSPISCCParagraphDefaultFont"/>
              <w:rFonts w:eastAsiaTheme="minorHAnsi"/>
            </w:rPr>
            <w:t>Prekršajni odjel Rovinj, Istarska 13a</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A42D7" w:rsidR="000A42D7">
            <w:rPr>
              <w:rStyle w:val="eSPISCCParagraphDefaultFont"/>
              <w:rFonts w:eastAsiaTheme="minorHAnsi"/>
            </w:rPr>
            <w:t>Rovinj</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A42D7" w:rsidR="000A42D7">
            <w:rPr>
              <w:rStyle w:val="eSPISCCParagraphDefaultFont"/>
              <w:rFonts w:eastAsiaTheme="minorHAnsi"/>
            </w:rPr>
            <w:t>102/ I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A42D7" w:rsidR="000A42D7">
            <w:rPr>
              <w:rStyle w:val="eSPISCCParagraphDefaultFont"/>
              <w:rFonts w:eastAsiaTheme="minorHAnsi"/>
            </w:rPr>
            <w:t>članka 6., članka 6., članka 10.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listItem w:displayText="Zakon o zaštiti od nasilja u obitelji (2017)" w:value="Zakon o zaštiti od nasilja u obitelji (2017)"/>
          </w:comboBox>
        </w:sdtPr>
        <w:sdtEndPr>
          <w:rPr>
            <w:rStyle w:val="eSPISCCParagraphDefaultFont"/>
          </w:rPr>
        </w:sdtEndPr>
        <w:sdtContent>
          <w:r w:rsidRPr="000A42D7" w:rsidR="000A42D7">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A42D7" w:rsidR="000A42D7">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A42D7" w:rsidR="000A42D7">
            <w:rPr>
              <w:rStyle w:val="eSPISCCParagraphDefaultFont"/>
              <w:rFonts w:eastAsiaTheme="minorHAnsi"/>
            </w:rPr>
            <w:t>Rovinju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A42D7" w:rsidR="000A42D7">
            <w:rPr>
              <w:rStyle w:val="eSPISCCParagraphDefaultFont"/>
              <w:rFonts w:eastAsiaTheme="minorHAnsi"/>
            </w:rPr>
            <w:t>29.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w:t>
      </w:r>
      <w:r w:rsidR="000A42D7">
        <w:rPr>
          <w:rFonts w:cs="Times New Roman"/>
          <w:noProof/>
        </w:rPr>
        <w:t xml:space="preserve">                </w:t>
      </w:r>
      <w:r w:rsidRPr="0041581F">
        <w:rPr>
          <w:rFonts w:cs="Times New Roman"/>
          <w:noProof/>
        </w:rPr>
        <w:t xml:space="preserve"> Sudac</w:t>
      </w:r>
      <w:r w:rsidR="000A42D7">
        <w:rPr>
          <w:rFonts w:cs="Times New Roman"/>
          <w:noProof/>
        </w:rPr>
        <w:t>:</w:t>
      </w:r>
    </w:p>
    <w:p w:rsidR="0041581F" w:rsidP="0041581F" w:rsidRDefault="000A42D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A42D7">
            <w:rPr>
              <w:rStyle w:val="eSPISCCParagraphDefaultFont"/>
              <w:rFonts w:eastAsiaTheme="minorHAnsi"/>
            </w:rPr>
            <w:t xml:space="preserve">                     Damir Šurina</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A42D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A42D7" w:rsidR="000A42D7">
          <w:rPr>
            <w:rStyle w:val="eSPISCCParagraphDefaultFont"/>
          </w:rPr>
          <w:t>19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A42D7" w:rsidR="000A42D7">
          <w:rPr>
            <w:rStyle w:val="eSPISCCParagraphDefaultFont"/>
          </w:rPr>
          <w:t>Pp-515/2023</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42D7"/>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4952BD7"/>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734BBA"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34BBA"/>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Rovinj</izvorni_sadrzaj>
    <derivirana_varijabla naziv="DomainObject.UcesnikSudskeRadnje.Adresa.Naselje_1">Rovinj</derivirana_varijabla>
  </DomainObject.UcesnikSudskeRadnje.Adresa.Naselje>
  <DomainObject.UcesnikSudskeRadnje.Adresa.PostBroj>
    <izvorni_sadrzaj>52210</izvorni_sadrzaj>
    <derivirana_varijabla naziv="DomainObject.UcesnikSudskeRadnje.Adresa.PostBroj_1">52210</derivirana_varijabla>
  </DomainObject.UcesnikSudskeRadnje.Adresa.PostBroj>
  <DomainObject.UcesnikSudskeRadnje.Adresa.UlicaIKBR>
    <izvorni_sadrzaj>Ulica Učka - Via Monte Maggiore 7</izvorni_sadrzaj>
    <derivirana_varijabla naziv="DomainObject.UcesnikSudskeRadnje.Adresa.UlicaIKBR_1">Ulica Učka - Via Monte Maggiore 7</derivirana_varijabla>
  </DomainObject.UcesnikSudskeRadnje.Adresa.UlicaIKBR>
  <DomainObject.UcesnikSudskeRadnje.Naziv>
    <izvorni_sadrzaj>Sara Tomljanović Takač</izvorni_sadrzaj>
    <derivirana_varijabla naziv="DomainObject.UcesnikSudskeRadnje.Naziv_1">Sara Tomljanović Takač</derivirana_varijabla>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102/ 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svibnja 2026.</izvorni_sadrzaj>
    <derivirana_varijabla naziv="DomainObject.UcesnikSudskeRadnje.SudskaRadnja.PlaniraniZavrsetakDatum_1">14. svibnja 2026.</derivirana_varijabla>
  </DomainObject.UcesnikSudskeRadnje.SudskaRadnja.PlaniraniZavrsetakDatum>
  <DomainObject.UcesnikSudskeRadnje.SudskaRadnja.PlaniraniPocetakDatum>
    <izvorni_sadrzaj>14. svibnja 2026.</izvorni_sadrzaj>
    <derivirana_varijabla naziv="DomainObject.UcesnikSudskeRadnje.SudskaRadnja.PlaniraniPocetakDatum_1">14.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08:10</izvorni_sadrzaj>
    <derivirana_varijabla naziv="DomainObject.UcesnikSudskeRadnje.SudskaRadnja.PlaniraniPocetakVrijeme_1">08:10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ožujka 2023.</izvorni_sadrzaj>
    <derivirana_varijabla naziv="DomainObject.Predmet.DatumIzradeOptuznogAkta_1">6. ožujka 2023.</derivirana_varijabla>
  </DomainObject.Predmet.DatumIzradeOptuznogAkta>
  <DomainObject.Predmet.DatumIzradeOptuznogAktaFormated>
    <izvorni_sadrzaj>6.3.2023.</izvorni_sadrzaj>
    <derivirana_varijabla naziv="DomainObject.Predmet.DatumIzradeOptuznogAktaFormated_1">6.3.2023.</derivirana_varijabla>
  </DomainObject.Predmet.DatumIzradeOptuznogAktaFormated>
  <DomainObject.Predmet.DatumOsnivanja>
    <izvorni_sadrzaj>7. ožujka 2023.</izvorni_sadrzaj>
    <derivirana_varijabla naziv="DomainObject.Predmet.DatumOsnivanja_1">7.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ožujka 2023.</izvorni_sadrzaj>
    <derivirana_varijabla naziv="DomainObject.Predmet.DatumPrimitkaOptuznogAkta_1">6. ožujka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listopada 1990.</izvorni_sadrzaj>
    <derivirana_varijabla naziv="DomainObject.Predmet.OkrivljenikFizickaOsoba.DatumRodjenja_1">5. listopada 1990.</derivirana_varijabla>
  </DomainObject.Predmet.OkrivljenikFizickaOsoba.DatumRodjenja>
  <DomainObject.Predmet.OkrivljenikFizickaOsoba.DatumRodjenjaFormated>
    <izvorni_sadrzaj>5.10.1990.</izvorni_sadrzaj>
    <derivirana_varijabla naziv="DomainObject.Predmet.OkrivljenikFizickaOsoba.DatumRodjenjaFormated_1">5.10.1990.</derivirana_varijabla>
  </DomainObject.Predmet.OkrivljenikFizickaOsoba.DatumRodjenjaFormated>
  <DomainObject.Predmet.OkrivljenikFizickaOsoba.Ime>
    <izvorni_sadrzaj>Sara</izvorni_sadrzaj>
    <derivirana_varijabla naziv="DomainObject.Predmet.OkrivljenikFizickaOsoba.Ime_1">Sara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Sara Tomljanović Takač</izvorni_sadrzaj>
    <derivirana_varijabla naziv="DomainObject.Predmet.OkrivljenikFizickaOsoba.Naziv_1">Sara Tomljanović Takač</derivirana_varijabla>
  </DomainObject.Predmet.OkrivljenikFizickaOsoba.Naziv>
  <DomainObject.Predmet.OkrivljenikFizickaOsoba.Prezime>
    <izvorni_sadrzaj>Tomljanović Takač</izvorni_sadrzaj>
    <derivirana_varijabla naziv="DomainObject.Predmet.OkrivljenikFizickaOsoba.Prezime_1">Tomljanović Takač</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74946409790</izvorni_sadrzaj>
    <derivirana_varijabla naziv="DomainObject.Predmet.OkrivljenikFizickaOsoba.Oib_1">74946409790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Pp-515/2023</izvorni_sadrzaj>
    <derivirana_varijabla naziv="DomainObject.Predmet.OznakaBroj_1">Pp-515/2023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Goran Košara zastupanog po punomoćniku Petar Lukić; Nikola Ivošević; Dean Pušar; Sara Tomljanović Takač</izvorni_sadrzaj>
    <derivirana_varijabla naziv="DomainObject.Predmet.ProtustrankaFormated_1">  Goran Košara zastupanog po punomoćniku Petar Lukić; Nikola Ivošević; Dean Pušar; Sara Tomljanović Takač</derivirana_varijabla>
  </DomainObject.Predmet.ProtustrankaFormated>
  <DomainObject.Predmet.ProtustrankaFormatedOIB>
    <izvorni_sadrzaj>  Goran Košara, OIB 93998907809 zastupanog po punomoćniku Petar Lukić; Nikola Ivošević; Dean Pušar, OIB 23804123909; Sara Tomljanović Takač, OIB 74946409790</izvorni_sadrzaj>
    <derivirana_varijabla naziv="DomainObject.Predmet.ProtustrankaFormatedOIB_1">  Goran Košara, OIB 93998907809 zastupanog po punomoćniku Petar Lukić; Nikola Ivošević; Dean Pušar, OIB 23804123909; Sara Tomljanović Takač, OIB 74946409790</derivirana_varijabla>
  </DomainObject.Predmet.ProtustrankaFormatedOIB>
  <DomainObject.Predmet.ProtustrankaFormatedWithAdress>
    <izvorni_sadrzaj> Goran Košara, Putini 2g, 52341 Putini zastupanog po punomoćniku Petar Lukić; Nikola Ivošević; Dean Pušar, Ulica Učka - Via Monte Maggiore 7, 52210 Rovinj; Sara Tomljanović Takač, Ulica Učka - Via Monte Maggiore 7, 52210 Rovinj</izvorni_sadrzaj>
    <derivirana_varijabla naziv="DomainObject.Predmet.ProtustrankaFormatedWithAdress_1"> Goran Košara, Putini 2g, 52341 Putini zastupanog po punomoćniku Petar Lukić; Nikola Ivošević; Dean Pušar, Ulica Učka - Via Monte Maggiore 7, 52210 Rovinj; Sara Tomljanović Takač, Ulica Učka - Via Monte Maggiore 7, 52210 Rovinj</derivirana_varijabla>
  </DomainObject.Predmet.ProtustrankaFormatedWithAdress>
  <DomainObject.Predmet.ProtustrankaFormatedWithAdressOIB>
    <izvorni_sadrzaj> Goran Košara, OIB 93998907809, Putini 2g, 52341 Putini zastupanog po punomoćniku Petar Lukić; Nikola Ivošević; Dean Pušar, OIB 23804123909, Ulica Učka - Via Monte Maggiore 7, 52210 Rovinj; Sara Tomljanović Takač, OIB 74946409790, Ulica Učka - Via Monte Maggiore 7, 52210 Rovinj</izvorni_sadrzaj>
    <derivirana_varijabla naziv="DomainObject.Predmet.ProtustrankaFormatedWithAdressOIB_1"> Goran Košara, OIB 93998907809, Putini 2g, 52341 Putini zastupanog po punomoćniku Petar Lukić; Nikola Ivošević; Dean Pušar, OIB 23804123909, Ulica Učka - Via Monte Maggiore 7, 52210 Rovinj; Sara Tomljanović Takač, OIB 74946409790, Ulica Učka - Via Monte Maggiore 7, 52210 Rovinj</derivirana_varijabla>
  </DomainObject.Predmet.ProtustrankaFormatedWithAdressOIB>
  <DomainObject.Predmet.ProtustrankaWithAdress>
    <izvorni_sadrzaj>Goran Košara Putini 2g, 52341 Putini, Dean Pušar Ulica Učka - Via Monte Maggiore 7, 52210 Rovinj, Sara Tomljanović Takač Ulica Učka - Via Monte Maggiore 7, 52210 Rovinj</izvorni_sadrzaj>
    <derivirana_varijabla naziv="DomainObject.Predmet.ProtustrankaWithAdress_1">Goran Košara Putini 2g, 52341 Putini, Dean Pušar Ulica Učka - Via Monte Maggiore 7, 52210 Rovinj, Sara Tomljanović Takač Ulica Učka - Via Monte Maggiore 7, 52210 Rovinj</derivirana_varijabla>
  </DomainObject.Predmet.ProtustrankaWithAdress>
  <DomainObject.Predmet.ProtustrankaWithAdressOIB>
    <izvorni_sadrzaj>Goran Košara, OIB 93998907809, Putini 2g, 52341 Putini, Dean Pušar, OIB 23804123909, Ulica Učka - Via Monte Maggiore 7, 52210 Rovinj, Sara Tomljanović Takač, OIB 74946409790, Ulica Učka - Via Monte Maggiore 7, 52210 Rovinj</izvorni_sadrzaj>
    <derivirana_varijabla naziv="DomainObject.Predmet.ProtustrankaWithAdressOIB_1">Goran Košara, OIB 93998907809, Putini 2g, 52341 Putini, Dean Pušar, OIB 23804123909, Ulica Učka - Via Monte Maggiore 7, 52210 Rovinj, Sara Tomljanović Takač, OIB 74946409790, Ulica Učka - Via Monte Maggiore 7, 52210 Rovinj</derivirana_varijabla>
  </DomainObject.Predmet.ProtustrankaWithAdressOIB>
  <DomainObject.Predmet.ProtustrankaNazivFormated>
    <izvorni_sadrzaj>Goran Košara,Dean Pušar,Sara Tomljanović Takač</izvorni_sadrzaj>
    <derivirana_varijabla naziv="DomainObject.Predmet.ProtustrankaNazivFormated_1">Goran Košara,Dean Pušar,Sara Tomljanović Takač</derivirana_varijabla>
    <derivirana_varijabla naziv="Padez">Goran Košara,Dean Pušar,Sara Tomljanović Takač</derivirana_varijabla>
  </DomainObject.Predmet.ProtustrankaNazivFormated>
  <DomainObject.Predmet.ProtustrankaNazivFormatedOIB>
    <izvorni_sadrzaj>Goran Košara, OIB 93998907809,Dean Pušar, OIB 23804123909,Sara Tomljanović Takač, OIB 74946409790</izvorni_sadrzaj>
    <derivirana_varijabla naziv="DomainObject.Predmet.ProtustrankaNazivFormatedOIB_1">Goran Košara, OIB 93998907809,Dean Pušar, OIB 23804123909,Sara Tomljanović Takač, OIB 74946409790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Puli - Pola</izvorni_sadrzaj>
    <derivirana_varijabla naziv="DomainObject.Predmet.Referada.Sud.Naziv_1">Općinski sud u Puli - Pola</derivirana_varijabla>
  </DomainObject.Predmet.Referada.Sud.Naziv>
  <DomainObject.Predmet.Referada.Sudac>
    <izvorni_sadrzaj>Damir Šurina</izvorni_sadrzaj>
    <derivirana_varijabla naziv="DomainObject.Predmet.Referada.Sudac_1">                     Damir Šurina</derivirana_varijabla>
    <derivirana_varijabla naziv="Dativ">Damir Šurina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Rovinj</izvorni_sadrzaj>
    <derivirana_varijabla naziv="DomainObject.Predmet.StrankaFormated_1">  Policijska postaja Rovinj</derivirana_varijabla>
  </DomainObject.Predmet.StrankaFormated>
  <DomainObject.Predmet.StrankaFormatedOIB>
    <izvorni_sadrzaj>  Policijska postaja Rovinj</izvorni_sadrzaj>
    <derivirana_varijabla naziv="DomainObject.Predmet.StrankaFormatedOIB_1">  Policijska postaja Rovinj</derivirana_varijabla>
  </DomainObject.Predmet.StrankaFormatedOIB>
  <DomainObject.Predmet.StrankaFormatedWithAdress>
    <izvorni_sadrzaj> Policijska postaja Rovinj, Istarska 13, 52210 Rovinj</izvorni_sadrzaj>
    <derivirana_varijabla naziv="DomainObject.Predmet.StrankaFormatedWithAdress_1"> Policijska postaja Rovinj, Istarska 13, 52210 Rovinj</derivirana_varijabla>
  </DomainObject.Predmet.StrankaFormatedWithAdress>
  <DomainObject.Predmet.StrankaFormatedWithAdressOIB>
    <izvorni_sadrzaj> Policijska postaja Rovinj, Istarska 13, 52210 Rovinj</izvorni_sadrzaj>
    <derivirana_varijabla naziv="DomainObject.Predmet.StrankaFormatedWithAdressOIB_1"> Policijska postaja Rovinj, Istarska 13, 52210 Rovinj</derivirana_varijabla>
  </DomainObject.Predmet.StrankaFormatedWithAdressOIB>
  <DomainObject.Predmet.StrankaWithAdress>
    <izvorni_sadrzaj>Policijska postaja Rovinj Istarska 13,52210 Rovinj</izvorni_sadrzaj>
    <derivirana_varijabla naziv="DomainObject.Predmet.StrankaWithAdress_1">Policijska postaja Rovinj Istarska 13,52210 Rovinj</derivirana_varijabla>
  </DomainObject.Predmet.StrankaWithAdress>
  <DomainObject.Predmet.StrankaWithAdressOIB>
    <izvorni_sadrzaj>Policijska postaja Rovinj, Istarska 13,52210 Rovinj</izvorni_sadrzaj>
    <derivirana_varijabla naziv="DomainObject.Predmet.StrankaWithAdressOIB_1">Policijska postaja Rovinj, Istarska 13,52210 Rovinj</derivirana_varijabla>
  </DomainObject.Predmet.StrankaWithAdressOIB>
  <DomainObject.Predmet.StrankaNazivFormated>
    <izvorni_sadrzaj>Policijska postaja Rovinj</izvorni_sadrzaj>
    <derivirana_varijabla naziv="DomainObject.Predmet.StrankaNazivFormated_1">Policijska postaja Rovinj</derivirana_varijabla>
    <derivirana_varijabla naziv="Padez">Policijska postaja Rovinj</derivirana_varijabla>
  </DomainObject.Predmet.StrankaNazivFormated>
  <DomainObject.Predmet.StrankaNazivFormatedOIB>
    <izvorni_sadrzaj>Policijska postaja Rovinj</izvorni_sadrzaj>
    <derivirana_varijabla naziv="DomainObject.Predmet.StrankaNazivFormatedOIB_1">Policijska postaja Rovinj</derivirana_varijabla>
  </DomainObject.Predmet.StrankaNazivFormatedOIB>
  <DomainObject.Predmet.Sud.Adresa.Naselje>
    <izvorni_sadrzaj>Rovinj</izvorni_sadrzaj>
    <derivirana_varijabla naziv="DomainObject.Predmet.Sud.Adresa.Naselje_1">Rovinj</derivirana_varijabla>
  </DomainObject.Predmet.Sud.Adresa.Naselje>
  <DomainObject.Predmet.Sud.Adresa.NaseljeLokativ>
    <izvorni_sadrzaj>Rovinju</izvorni_sadrzaj>
    <derivirana_varijabla naziv="DomainObject.Predmet.Sud.Adresa.NaseljeLokativ_1">Rovinju</derivirana_varijabla>
  </DomainObject.Predmet.Sud.Adresa.NaseljeLokativ>
  <DomainObject.Predmet.Sud.Adresa.PostBroj>
    <izvorni_sadrzaj>52210</izvorni_sadrzaj>
    <derivirana_varijabla naziv="DomainObject.Predmet.Sud.Adresa.PostBroj_1">52210</derivirana_varijabla>
  </DomainObject.Predmet.Sud.Adresa.PostBroj>
  <DomainObject.Predmet.Sud.Adresa.UlicaIKBR>
    <izvorni_sadrzaj>Obala Pina Budicina</izvorni_sadrzaj>
    <derivirana_varijabla naziv="DomainObject.Predmet.Sud.Adresa.UlicaIKBR_1">Prekršajni odjel Rovinj, Istarska 13a</derivirana_varijabla>
  </DomainObject.Predmet.Sud.Adresa.UlicaIKBR>
  <DomainObject.Predmet.Sud.Naziv>
    <izvorni_sadrzaj>Općinski sud u Puli - Pola - Stalna služba u Rovinju</izvorni_sadrzaj>
    <derivirana_varijabla naziv="DomainObject.Predmet.Sud.Naziv_1">Općinski sud u Puli - Pola - Stalna služba u Rovinju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Prekršajna pisarnica SSRO</izvorni_sadrzaj>
    <derivirana_varijabla naziv="DomainObject.Predmet.TrenutnaLokacijaSpisa.Naziv_1">Prekršajna pisarnica SSRO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Puli - Pola</izvorni_sadrzaj>
    <derivirana_varijabla naziv="DomainObject.Predmet.TrenutnaLokacijaSpisa.Sud.Naziv_1">Općinski sud u Puli - Pola</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SSRO</izvorni_sadrzaj>
    <derivirana_varijabla naziv="DomainObject.Predmet.UstrojstvenaJedinicaVodi.Naziv_1">Prekršajna pisarnica SSRO</derivirana_varijabla>
  </DomainObject.Predmet.UstrojstvenaJedinicaVodi.Naziv>
  <DomainObject.Predmet.UstrojstvenaJedinicaVodi.Oznaka>
    <izvorni_sadrzaj>PISRO</izvorni_sadrzaj>
    <derivirana_varijabla naziv="DomainObject.Predmet.UstrojstvenaJedinicaVodi.Oznaka_1">PISRO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Puli - Pola</izvorni_sadrzaj>
    <derivirana_varijabla naziv="DomainObject.Predmet.UstrojstvenaJedinicaVodi.Sud.Naziv_1">Općinski sud u Puli - Pola</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Tina Viezzer</izvorni_sadrzaj>
    <derivirana_varijabla naziv="DomainObject.Predmet.Zapisnicar_1">Tina Viezzer</derivirana_varijabla>
    <derivirana_varijabla naziv="Padez">Tina Viezzer</derivirana_varijabla>
  </DomainObject.Predmet.Zapisnicar>
  <DomainObject.Predmet.StrankaListFormated>
    <izvorni_sadrzaj>
      <item>Policijska postaja Rovinj</item>
    </izvorni_sadrzaj>
    <derivirana_varijabla naziv="DomainObject.Predmet.StrankaListFormated_1">
      <item>Policijska postaja Rovinj</item>
    </derivirana_varijabla>
  </DomainObject.Predmet.StrankaListFormated>
  <DomainObject.Predmet.StrankaListFormatedOIB>
    <izvorni_sadrzaj>
      <item>Policijska postaja Rovinj</item>
    </izvorni_sadrzaj>
    <derivirana_varijabla naziv="DomainObject.Predmet.StrankaListFormatedOIB_1">
      <item>Policijska postaja Rovinj</item>
    </derivirana_varijabla>
  </DomainObject.Predmet.StrankaListFormatedOIB>
  <DomainObject.Predmet.StrankaListFormatedWithAdress>
    <izvorni_sadrzaj>
      <item>Policijska postaja Rovinj, Istarska 13, 52210 Rovinj</item>
    </izvorni_sadrzaj>
    <derivirana_varijabla naziv="DomainObject.Predmet.StrankaListFormatedWithAdress_1">
      <item>Policijska postaja Rovinj, Istarska 13, 52210 Rovinj</item>
    </derivirana_varijabla>
  </DomainObject.Predmet.StrankaListFormatedWithAdress>
  <DomainObject.Predmet.StrankaListFormatedWithAdressOIB>
    <izvorni_sadrzaj>
      <item>Policijska postaja Rovinj, Istarska 13, 52210 Rovinj</item>
    </izvorni_sadrzaj>
    <derivirana_varijabla naziv="DomainObject.Predmet.StrankaListFormatedWithAdressOIB_1">
      <item>Policijska postaja Rovinj, Istarska 13, 52210 Rovinj</item>
    </derivirana_varijabla>
  </DomainObject.Predmet.StrankaListFormatedWithAdressOIB>
  <DomainObject.Predmet.StrankaListNazivFormated>
    <izvorni_sadrzaj>
      <item>Policijska postaja Rovinj</item>
    </izvorni_sadrzaj>
    <derivirana_varijabla naziv="DomainObject.Predmet.StrankaListNazivFormated_1">
      <item>Policijska postaja Rovinj</item>
    </derivirana_varijabla>
  </DomainObject.Predmet.StrankaListNazivFormated>
  <DomainObject.Predmet.StrankaListNazivFormatedOIB>
    <izvorni_sadrzaj>
      <item>Policijska postaja Rovinj</item>
    </izvorni_sadrzaj>
    <derivirana_varijabla naziv="DomainObject.Predmet.StrankaListNazivFormatedOIB_1">
      <item>Policijska postaja Rovinj</item>
    </derivirana_varijabla>
  </DomainObject.Predmet.StrankaListNazivFormatedOIB>
  <DomainObject.Predmet.ProtuStrankaListFormated>
    <izvorni_sadrzaj>
      <item>Goran Košara zastupanog po punomoćniku Petar Lukić; Nikola Ivošević</item>
      <item>Dean Pušar</item>
      <item>Sara Tomljanović Takač</item>
    </izvorni_sadrzaj>
    <derivirana_varijabla naziv="DomainObject.Predmet.ProtuStrankaListFormated_1">
      <item>Goran Košara zastupanog po punomoćniku Petar Lukić; Nikola Ivošević</item>
      <item>Dean Pušar</item>
      <item>Sara Tomljanović Takač</item>
    </derivirana_varijabla>
  </DomainObject.Predmet.ProtuStrankaListFormated>
  <DomainObject.Predmet.ProtuStrankaListFormatedOIB>
    <izvorni_sadrzaj>
      <item>Goran Košara, OIB 93998907809 zastupanog po punomoćniku Petar Lukić; Nikola Ivošević</item>
      <item>Dean Pušar, OIB 23804123909</item>
      <item>Sara Tomljanović Takač, OIB 74946409790</item>
    </izvorni_sadrzaj>
    <derivirana_varijabla naziv="DomainObject.Predmet.ProtuStrankaListFormatedOIB_1">
      <item>Goran Košara, OIB 93998907809 zastupanog po punomoćniku Petar Lukić; Nikola Ivošević</item>
      <item>Dean Pušar, OIB 23804123909</item>
      <item>Sara Tomljanović Takač, OIB 74946409790</item>
    </derivirana_varijabla>
  </DomainObject.Predmet.ProtuStrankaListFormatedOIB>
  <DomainObject.Predmet.ProtuStrankaListFormatedWithAdress>
    <izvorni_sadrzaj>
      <item>Goran Košara, Putini 2g, 52341 Putini zastupanog po punomoćniku Petar Lukić; Nikola Ivošević</item>
      <item>Dean Pušar, Ulica Učka - Via Monte Maggiore 7, 52210 Rovinj</item>
      <item>Sara Tomljanović Takač, Ulica Učka - Via Monte Maggiore 7, 52210 Rovinj</item>
    </izvorni_sadrzaj>
    <derivirana_varijabla naziv="DomainObject.Predmet.ProtuStrankaListFormatedWithAdress_1">
      <item>Goran Košara, Putini 2g, 52341 Putini zastupanog po punomoćniku Petar Lukić; Nikola Ivošević</item>
      <item>Dean Pušar, Ulica Učka - Via Monte Maggiore 7, 52210 Rovinj</item>
      <item>Sara Tomljanović Takač, Ulica Učka - Via Monte Maggiore 7, 52210 Rovinj</item>
    </derivirana_varijabla>
  </DomainObject.Predmet.ProtuStrankaListFormatedWithAdress>
  <DomainObject.Predmet.ProtuStrankaListFormatedWithAdressOIB>
    <izvorni_sadrzaj>
      <item>Goran Košara, OIB 93998907809, Putini 2g, 52341 Putini zastupanog po punomoćniku Petar Lukić; Nikola Ivošević</item>
      <item>Dean Pušar, OIB 23804123909, Ulica Učka - Via Monte Maggiore 7, 52210 Rovinj</item>
      <item>Sara Tomljanović Takač, OIB 74946409790, Ulica Učka - Via Monte Maggiore 7, 52210 Rovinj</item>
    </izvorni_sadrzaj>
    <derivirana_varijabla naziv="DomainObject.Predmet.ProtuStrankaListFormatedWithAdressOIB_1">
      <item>Goran Košara, OIB 93998907809, Putini 2g, 52341 Putini zastupanog po punomoćniku Petar Lukić; Nikola Ivošević</item>
      <item>Dean Pušar, OIB 23804123909, Ulica Učka - Via Monte Maggiore 7, 52210 Rovinj</item>
      <item>Sara Tomljanović Takač, OIB 74946409790, Ulica Učka - Via Monte Maggiore 7, 52210 Rovinj</item>
    </derivirana_varijabla>
  </DomainObject.Predmet.ProtuStrankaListFormatedWithAdressOIB>
  <DomainObject.Predmet.ProtuStrankaListNazivFormated>
    <izvorni_sadrzaj>
      <item>Goran Košara</item>
      <item>Dean Pušar</item>
      <item>Sara Tomljanović Takač</item>
    </izvorni_sadrzaj>
    <derivirana_varijabla naziv="DomainObject.Predmet.ProtuStrankaListNazivFormated_1">
      <item>Goran Košara</item>
      <item>Dean Pušar</item>
      <item>Sara Tomljanović Takač</item>
    </derivirana_varijabla>
  </DomainObject.Predmet.ProtuStrankaListNazivFormated>
  <DomainObject.Predmet.ProtuStrankaListNazivFormatedOIB>
    <izvorni_sadrzaj>
      <item>Goran Košara, OIB 93998907809</item>
      <item>Dean Pušar, OIB 23804123909</item>
      <item>Sara Tomljanović Takač, OIB 74946409790</item>
    </izvorni_sadrzaj>
    <derivirana_varijabla naziv="DomainObject.Predmet.ProtuStrankaListNazivFormatedOIB_1">
      <item>Goran Košara, OIB 93998907809</item>
      <item>Dean Pušar, OIB 23804123909</item>
      <item>Sara Tomljanović Takač, OIB 74946409790</item>
    </derivirana_varijabla>
  </DomainObject.Predmet.ProtuStrankaListNazivFormatedOIB>
  <DomainObject.Predmet.OstaliListFormated>
    <izvorni_sadrzaj>
      <item>Petar Lukić punomoćnik sudionika u postupku Goran Košara</item>
      <item>Tomislav Pavičić</item>
      <item>Vanja Košara</item>
      <item>Nikola Ivošević punomoćnik sudionika u postupku Goran Košara</item>
      <item>Općinski sud u Đakovu</item>
    </izvorni_sadrzaj>
    <derivirana_varijabla naziv="DomainObject.Predmet.OstaliListFormated_1">
      <item>Petar Lukić punomoćnik sudionika u postupku Goran Košara</item>
      <item>Tomislav Pavičić</item>
      <item>Vanja Košara</item>
      <item>Nikola Ivošević punomoćnik sudionika u postupku Goran Košara</item>
      <item>Općinski sud u Đakovu</item>
    </derivirana_varijabla>
    <derivirana_varijabla naziv="DrugaOsoba">
      <item>Petar Lukić punomoćnik sudionika u postupku Goran Košara</item>
      <item>Tomislav Pavičić</item>
      <item>Vanja Košara</item>
      <item>Nikola Ivošević punomoćnik sudionika u postupku Goran Košara</item>
      <item>Općinski sud u Đakovu</item>
    </derivirana_varijabla>
  </DomainObject.Predmet.OstaliListFormated>
  <DomainObject.Predmet.OstaliListFormatedOIB>
    <izvorni_sadrzaj>
      <item>Petar Lukić, OIB 10787420366 punomoćnik sudionika u postupku Goran Košara</item>
      <item>Tomislav Pavičić, OIB 91742733059</item>
      <item>Vanja Košara, OIB 06073811158</item>
      <item>Nikola Ivošević, OIB 67886099180 punomoćnik sudionika u postupku Goran Košara</item>
      <item>Općinski sud u Đakovu, OIB 18244017371</item>
    </izvorni_sadrzaj>
    <derivirana_varijabla naziv="DomainObject.Predmet.OstaliListFormatedOIB_1">
      <item>Petar Lukić, OIB 10787420366 punomoćnik sudionika u postupku Goran Košara</item>
      <item>Tomislav Pavičić, OIB 91742733059</item>
      <item>Vanja Košara, OIB 06073811158</item>
      <item>Nikola Ivošević, OIB 67886099180 punomoćnik sudionika u postupku Goran Košara</item>
      <item>Općinski sud u Đakovu, OIB 18244017371</item>
    </derivirana_varijabla>
  </DomainObject.Predmet.OstaliListFormatedOIB>
  <DomainObject.Predmet.OstaliListFormatedWithAdress>
    <izvorni_sadrzaj>
      <item>Petar Lukić, Selska Cesta 47, 10000 Zagreb punomoćnik sudionika u postupku Goran Košara</item>
      <item>Tomislav Pavičić, Kralja Tomislava 22, 31410 Strizivojna</item>
      <item>Vanja Košara, Selska Cesta 47, 10000 Zagreb</item>
      <item>Nikola Ivošević, Carera 98, 52210 Rovinj punomoćnik sudionika u postupku Goran Košara</item>
      <item>Općinski sud u Đakovu, Trg dr. Franje Tuđmana 2, 31400 Đakovo</item>
    </izvorni_sadrzaj>
    <derivirana_varijabla naziv="DomainObject.Predmet.OstaliListFormatedWithAdress_1">
      <item>Petar Lukić, Selska Cesta 47, 10000 Zagreb punomoćnik sudionika u postupku Goran Košara</item>
      <item>Tomislav Pavičić, Kralja Tomislava 22, 31410 Strizivojna</item>
      <item>Vanja Košara, Selska Cesta 47, 10000 Zagreb</item>
      <item>Nikola Ivošević, Carera 98, 52210 Rovinj punomoćnik sudionika u postupku Goran Košara</item>
      <item>Općinski sud u Đakovu, Trg dr. Franje Tuđmana 2, 31400 Đakovo</item>
    </derivirana_varijabla>
  </DomainObject.Predmet.OstaliListFormatedWithAdress>
  <DomainObject.Predmet.OstaliListFormatedWithAdressOIB>
    <izvorni_sadrzaj>
      <item>Petar Lukić, OIB 10787420366, Selska Cesta 47, 10000 Zagreb punomoćnik sudionika u postupku Goran Košara</item>
      <item>Tomislav Pavičić, OIB 91742733059, Kralja Tomislava 22, 31410 Strizivojna</item>
      <item>Vanja Košara, OIB 06073811158, Selska Cesta 47, 10000 Zagreb</item>
      <item>Nikola Ivošević, OIB 67886099180, Carera 98, 52210 Rovinj punomoćnik sudionika u postupku Goran Košara</item>
      <item>Općinski sud u Đakovu, OIB 18244017371, Trg dr. Franje Tuđmana 2, 31400 Đakovo</item>
    </izvorni_sadrzaj>
    <derivirana_varijabla naziv="DomainObject.Predmet.OstaliListFormatedWithAdressOIB_1">
      <item>Petar Lukić, OIB 10787420366, Selska Cesta 47, 10000 Zagreb punomoćnik sudionika u postupku Goran Košara</item>
      <item>Tomislav Pavičić, OIB 91742733059, Kralja Tomislava 22, 31410 Strizivojna</item>
      <item>Vanja Košara, OIB 06073811158, Selska Cesta 47, 10000 Zagreb</item>
      <item>Nikola Ivošević, OIB 67886099180, Carera 98, 52210 Rovinj punomoćnik sudionika u postupku Goran Košara</item>
      <item>Općinski sud u Đakovu, OIB 18244017371, Trg dr. Franje Tuđmana 2, 31400 Đakovo</item>
    </derivirana_varijabla>
  </DomainObject.Predmet.OstaliListFormatedWithAdressOIB>
  <DomainObject.Predmet.OstaliListNazivFormated>
    <izvorni_sadrzaj>
      <item>Petar Lukić</item>
      <item>Tomislav Pavičić</item>
      <item>Vanja Košara</item>
      <item>Nikola Ivošević</item>
      <item>Općinski sud u Đakovu</item>
    </izvorni_sadrzaj>
    <derivirana_varijabla naziv="DomainObject.Predmet.OstaliListNazivFormated_1">
      <item>Petar Lukić</item>
      <item>Tomislav Pavičić</item>
      <item>Vanja Košara</item>
      <item>Nikola Ivošević</item>
      <item>Općinski sud u Đakovu</item>
    </derivirana_varijabla>
  </DomainObject.Predmet.OstaliListNazivFormated>
  <DomainObject.Predmet.OstaliListNazivFormatedOIB>
    <izvorni_sadrzaj>
      <item>Petar Lukić, OIB 10787420366</item>
      <item>Tomislav Pavičić, OIB 91742733059</item>
      <item>Vanja Košara, OIB 06073811158</item>
      <item>Nikola Ivošević, OIB 67886099180</item>
      <item>Općinski sud u Đakovu, OIB 18244017371</item>
    </izvorni_sadrzaj>
    <derivirana_varijabla naziv="DomainObject.Predmet.OstaliListNazivFormatedOIB_1">
      <item>Petar Lukić, OIB 10787420366</item>
      <item>Tomislav Pavičić, OIB 91742733059</item>
      <item>Vanja Košara, OIB 06073811158</item>
      <item>Nikola Ivošević, OIB 67886099180</item>
      <item>Općinski sud u Đakovu, OIB 18244017371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6, 6, 10</izvorni_sadrzaj>
    <derivirana_varijabla naziv="DomainObject.Predmet.ClanakZakona_1">6, 6, 10</derivirana_varijabla>
  </DomainObject.Predmet.ClanakZakona>
  <DomainObject.Predmet.ClanakZakonaFull>
    <izvorni_sadrzaj>članka 6., članka 6., članka 10. stavka 1. točke 3.</izvorni_sadrzaj>
    <derivirana_varijabla naziv="DomainObject.Predmet.ClanakZakonaFull_1">članka 6., članka 6., članka 10. stavka 1. točke 3.</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Datum>
    <izvorni_sadrzaj>29. travnja 2026.</izvorni_sadrzaj>
    <derivirana_varijabla naziv="DomainObject.Datum_1">29. travnja 2026.</derivirana_varijabla>
  </DomainObject.Datum>
  <DomainObject.PoslovniBrojDokumenta>
    <izvorni_sadrzaj/>
    <derivirana_varijabla naziv="DomainObject.PoslovniBrojDokumenta_1"/>
  </DomainObject.PoslovniBrojDokumenta>
  <DomainObject.Predmet.StrankaIDrugi>
    <izvorni_sadrzaj>Policijska postaja Rovinj</izvorni_sadrzaj>
    <derivirana_varijabla naziv="DomainObject.Predmet.StrankaIDrugi_1">Policijska postaja Rovinj</derivirana_varijabla>
  </DomainObject.Predmet.StrankaIDrugi>
  <DomainObject.Predmet.ProtustrankaIDrugi>
    <izvorni_sadrzaj>Goran Košara i dr.</izvorni_sadrzaj>
    <derivirana_varijabla naziv="DomainObject.Predmet.ProtustrankaIDrugi_1">Goran Košara i dr.</derivirana_varijabla>
  </DomainObject.Predmet.ProtustrankaIDrugi>
  <DomainObject.Predmet.StrankaIDrugiAdressOIB>
    <izvorni_sadrzaj>Policijska postaja Rovinj, Istarska 13, 52210 Rovinj</izvorni_sadrzaj>
    <derivirana_varijabla naziv="DomainObject.Predmet.StrankaIDrugiAdressOIB_1">Policijska postaja Rovinj, Istarska 13, 52210 Rovinj</derivirana_varijabla>
  </DomainObject.Predmet.StrankaIDrugiAdressOIB>
  <DomainObject.Predmet.ProtustrankaIDrugiAdressOIB>
    <izvorni_sadrzaj>Goran Košara, OIB 93998907809, Putini 2g, 52341 Putini i dr.</izvorni_sadrzaj>
    <derivirana_varijabla naziv="DomainObject.Predmet.ProtustrankaIDrugiAdressOIB_1">Goran Košara, OIB 93998907809, Putini 2g, 52341 Putini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Košara</item>
      <item>Dean Pušar</item>
      <item>Sara Tomljanović Takač</item>
      <item>Policijska postaja Rovinj</item>
      <item>Petar Lukić</item>
      <item>Tomislav Pavičić</item>
      <item>Vanja Košara</item>
      <item>Nikola Ivošević</item>
      <item>Općinski sud u Đakovu</item>
    </izvorni_sadrzaj>
    <derivirana_varijabla naziv="DomainObject.Predmet.SudioniciListNaziv_1">
      <item>Goran Košara</item>
      <item>Dean Pušar</item>
      <item>Sara Tomljanović Takač</item>
      <item>Policijska postaja Rovinj</item>
      <item>Petar Lukić</item>
      <item>Tomislav Pavičić</item>
      <item>Vanja Košara</item>
      <item>Nikola Ivošević</item>
      <item>Općinski sud u Đakovu</item>
    </derivirana_varijabla>
    <derivirana_varijabla naziv="OstaliSudionici">
      <item>Goran Košara</item>
      <item>Dean Pušar</item>
      <item>Sara Tomljanović Takač</item>
      <item>Policijska postaja Rovinj</item>
      <item>Petar Lukić</item>
      <item>Tomislav Pavičić</item>
      <item>Vanja Košara</item>
      <item>Nikola Ivošević</item>
      <item>Općinski sud u Đakovu</item>
    </derivirana_varijabla>
  </DomainObject.Predmet.SudioniciListNaziv>
  <DomainObject.Predmet.SudioniciListAdressOIB>
    <izvorni_sadrzaj>
      <item>Goran Košara, OIB 93998907809, Putini 2g,52341 Putini</item>
      <item>Dean Pušar, OIB 23804123909, Ulica Učka - Via Monte Maggiore 7,52210 Rovinj</item>
      <item>Sara Tomljanović Takač, OIB 74946409790, Ulica Učka - Via Monte Maggiore 7,52210 Rovinj</item>
      <item>Policijska postaja Rovinj, Istarska 13,52210 Rovinj</item>
      <item>Petar Lukić, OIB 10787420366, Selska Cesta 47,10000 Zagreb</item>
      <item>Tomislav Pavičić, OIB 91742733059, Kralja Tomislava 22,31410 Strizivojna</item>
      <item>Vanja Košara, OIB 06073811158, Selska Cesta 47,10000 Zagreb</item>
      <item>Nikola Ivošević, OIB 67886099180, Carera 98,52210 Rovinj</item>
      <item>Općinski sud u Đakovu, OIB 18244017371, Trg dr. Franje Tuđmana 2,31400 Đakovo</item>
    </izvorni_sadrzaj>
    <derivirana_varijabla naziv="DomainObject.Predmet.SudioniciListAdressOIB_1">
      <item>Goran Košara, OIB 93998907809, Putini 2g,52341 Putini</item>
      <item>Dean Pušar, OIB 23804123909, Ulica Učka - Via Monte Maggiore 7,52210 Rovinj</item>
      <item>Sara Tomljanović Takač, OIB 74946409790, Ulica Učka - Via Monte Maggiore 7,52210 Rovinj</item>
      <item>Policijska postaja Rovinj, Istarska 13,52210 Rovinj</item>
      <item>Petar Lukić, OIB 10787420366, Selska Cesta 47,10000 Zagreb</item>
      <item>Tomislav Pavičić, OIB 91742733059, Kralja Tomislava 22,31410 Strizivojna</item>
      <item>Vanja Košara, OIB 06073811158, Selska Cesta 47,10000 Zagreb</item>
      <item>Nikola Ivošević, OIB 67886099180, Carera 98,52210 Rovinj</item>
      <item>Općinski sud u Đakovu, OIB 18244017371, Trg dr. Franje Tuđmana 2,31400 Đakovo</item>
    </derivirana_varijabla>
  </DomainObject.Predmet.SudioniciListAdressOIB>
  <DomainObject.UcesnikSudskeRadnje.NazivFormated>
    <izvorni_sadrzaj>Sara Tomljanović Takač, OIB 74946409790, Ulica Učka - Via Monte Maggiore 7,52210 Rovinj</izvorni_sadrzaj>
    <derivirana_varijabla naziv="DomainObject.UcesnikSudskeRadnje.NazivFormated_1">Sara Tomljanović Takač, OIB 74946409790, Ulica Učka - Via Monte Maggiore 7,52210 Rovinj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93998907809</item>
      <item>, OIB 23804123909</item>
      <item>, OIB 74946409790</item>
      <item>, OIB null</item>
      <item>, OIB 10787420366</item>
      <item>, OIB 91742733059</item>
      <item>, OIB 06073811158</item>
      <item>, OIB 67886099180</item>
      <item>, OIB 18244017371</item>
    </izvorni_sadrzaj>
    <derivirana_varijabla naziv="DomainObject.Predmet.SudioniciListNazivOIB_1">
      <item>, OIB 93998907809</item>
      <item>, OIB 23804123909</item>
      <item>, OIB 74946409790</item>
      <item>, OIB null</item>
      <item>, OIB 10787420366</item>
      <item>, OIB 91742733059</item>
      <item>, OIB 06073811158</item>
      <item>, OIB 67886099180</item>
      <item>, OIB 18244017371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Rovinj, Istarska 13, 52210 Rovinj
2. Okrivljenik Goran Košara, OIB 93998907809, Putini 2g, 52341 Putini
3. Žrtva / svjedok - žrtva Petar Lukić, OIB 10787420366, Selska Cesta 47, 10000 Zagreb
4. Branitelj - izabrani Nikola Ivošević, OIB 67886099180, Carera 98, 52210 Rovinj
5. Okrivljenik Dean Pušar, OIB 23804123909, Ulica Učka - Via Monte Maggiore 7, 52210 Rovinj
6. Okrivljenik Sara Tomljanović Takač, OIB 74946409790, Ulica Učka - Via Monte Maggiore 7, 52210 Rovinj</izvorni_sadrzaj>
    <derivirana_varijabla naziv="DomainObject.UcesnikSudskeRadnje.SudskaRadnja.UcesniciObavijest_1">1. Tužitelj Policijska postaja Rovinj, Istarska 13, 52210 Rovinj
2. Okrivljenik Goran Košara, OIB 93998907809, Putini 2g, 52341 Putini
3. Žrtva / svjedok - žrtva Petar Lukić, OIB 10787420366, Selska Cesta 47, 10000 Zagreb
4. Branitelj - izabrani Nikola Ivošević, OIB 67886099180, Carera 98, 52210 Rovinj
5. Okrivljenik Dean Pušar, OIB 23804123909, Ulica Učka - Via Monte Maggiore 7, 52210 Rovinj
6. Okrivljenik Sara Tomljanović Takač, OIB 74946409790, Ulica Učka - Via Monte Maggiore 7, 52210 Rovinj</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ožujka 2023.</izvorni_sadrzaj>
    <derivirana_varijabla naziv="DomainObject.Predmet.DatumPocetkaProcesa_1">7.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tem>Zakon o zaštiti od nasilja u obitelji (2017)</item>
    </izvorni_sadrzaj>
    <derivirana_varijabla naziv="DomainObject.ZakonPravilnikList_1">
      <item>Zakon o prekršajima protiv javnog reda i mira</item>
      <item>Zakon o zaštiti od nasilja u obitelji (2017)</item>
    </derivirana_varijabla>
    <derivirana_varijabla naziv="zakon">
      <item>Zakon o prekršajima protiv javnog reda i mira</item>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Goran Košara, Putini 2g, 52341 Putini, OIB: 93998907809, rođen-a 10.04.1980., mjesto rođenja Pula (Pula)</item>
      <item>Dean Pušar, Ulica Učka - Via Monte Maggiore 7, 52210 Rovinj, OIB: 23804123909, rođen-a 19.10.1985., mjesto rođenja Pula (Pula)</item>
      <item>Sara Tomljanović Takač, Ulica Učka - Via Monte Maggiore 7, 52210 Rovinj, OIB: 74946409790, rođen-a 05.10.1990., mjesto rođenja Zagreb (Grad Zagreb)</item>
    </izvorni_sadrzaj>
    <derivirana_varijabla naziv="DomainObject.Predmet.OkrivljenikAdresaMjestoRodjenjaList_1">
      <item>Goran Košara, Putini 2g, 52341 Putini, OIB: 93998907809, rođen-a 10.04.1980., mjesto rođenja Pula (Pula)</item>
      <item>Dean Pušar, Ulica Učka - Via Monte Maggiore 7, 52210 Rovinj, OIB: 23804123909, rođen-a 19.10.1985., mjesto rođenja Pula (Pula)</item>
      <item>Sara Tomljanović Takač, Ulica Učka - Via Monte Maggiore 7, 52210 Rovinj, OIB: 74946409790, rođen-a 05.10.1990.,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E51C55-A2B9-41BE-9449-92E12638C0A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329</properties:Words>
  <properties:Characters>1844</properties:Characters>
  <properties:Lines>47</properties:Lines>
  <properties:Paragraphs>20</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2373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Tina Viezzer</cp:lastModifiedBy>
  <cp:lastPrinted>2026-04-29T10:42:00Z</cp:lastPrinted>
  <dcterms:modified xmlns:xsi="http://www.w3.org/2001/XMLSchema-instance" xsi:type="dcterms:W3CDTF">2026-04-29T10:42:00Z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Sara Tomljanović Takač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